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222B9F" w:rsidP="006B4D49">
      <w:pPr>
        <w:jc w:val="center"/>
        <w:rPr>
          <w:b/>
          <w:bCs/>
          <w:shadow/>
          <w:sz w:val="40"/>
          <w:szCs w:val="40"/>
          <w:rtl/>
        </w:rPr>
      </w:pPr>
      <w:r w:rsidRPr="00222B9F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451F14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محمد</w:t>
            </w:r>
            <w:r w:rsidR="00C60A0D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جهاد لطيف الجعل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451F14" w:rsidP="00C60A0D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451F14">
              <w:rPr>
                <w:rFonts w:cs="Simplified Arabic"/>
                <w:sz w:val="28"/>
                <w:szCs w:val="28"/>
                <w:lang w:eastAsia="en-US"/>
              </w:rPr>
              <w:t xml:space="preserve">Mohammed </w:t>
            </w:r>
            <w:r w:rsidR="00C60A0D" w:rsidRPr="00C60A0D">
              <w:rPr>
                <w:rFonts w:cs="Simplified Arabic"/>
                <w:sz w:val="28"/>
                <w:szCs w:val="28"/>
                <w:lang w:eastAsia="en-US"/>
              </w:rPr>
              <w:t xml:space="preserve">Jihad </w:t>
            </w:r>
            <w:r w:rsidR="00C60A0D">
              <w:rPr>
                <w:rFonts w:cs="Simplified Arabic"/>
                <w:sz w:val="28"/>
                <w:szCs w:val="28"/>
                <w:lang w:eastAsia="en-US"/>
              </w:rPr>
              <w:t>Lateif El Gaeal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C60A0D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451F14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  <w:r w:rsidR="00C60A0D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451F14" w:rsidP="009A0337">
            <w:pPr>
              <w:jc w:val="center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3/2/2008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C60A0D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16/5/2016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C60A0D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Hayat Hussien El Gaeal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C60A0D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حياة حسين الجعل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C60A0D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Hayat Hussien El Gaeal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C60A0D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حياة حسين الجعل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C60A0D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C60A0D">
              <w:rPr>
                <w:rFonts w:cs="Simplified Arabic"/>
                <w:sz w:val="28"/>
                <w:szCs w:val="28"/>
                <w:lang w:eastAsia="en-US"/>
              </w:rPr>
              <w:t xml:space="preserve">Gaza - </w:t>
            </w:r>
            <w:r>
              <w:rPr>
                <w:rFonts w:cs="Simplified Arabic"/>
                <w:sz w:val="28"/>
                <w:szCs w:val="28"/>
                <w:lang w:eastAsia="en-US"/>
              </w:rPr>
              <w:t>El</w:t>
            </w:r>
            <w:r w:rsidRPr="00C60A0D">
              <w:rPr>
                <w:rFonts w:cs="Simplified Arabic"/>
                <w:sz w:val="28"/>
                <w:szCs w:val="28"/>
                <w:lang w:eastAsia="en-US"/>
              </w:rPr>
              <w:t xml:space="preserve"> Sabra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C60A0D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C60A0D">
              <w:rPr>
                <w:rFonts w:cs="Simplified Arabic"/>
                <w:sz w:val="24"/>
                <w:szCs w:val="24"/>
                <w:rtl/>
                <w:lang w:eastAsia="en-US"/>
              </w:rPr>
              <w:t>غزة - الصبرة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C60A0D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4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451F14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First</w:t>
            </w:r>
            <w:r w:rsidR="00C60A0D" w:rsidRPr="00C60A0D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C60A0D" w:rsidRPr="0009098A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Grade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451F14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أول</w:t>
            </w:r>
            <w:r w:rsidR="00C60A0D">
              <w:rPr>
                <w:rFonts w:cs="Simplified Arabic" w:hint="cs"/>
                <w:sz w:val="26"/>
                <w:szCs w:val="26"/>
                <w:rtl/>
                <w:lang w:eastAsia="en-US"/>
              </w:rPr>
              <w:t xml:space="preserve"> ابتدائي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9C9" w:rsidRDefault="00C669C9">
      <w:r>
        <w:separator/>
      </w:r>
    </w:p>
  </w:endnote>
  <w:endnote w:type="continuationSeparator" w:id="1">
    <w:p w:rsidR="00C669C9" w:rsidRDefault="00C66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222B9F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9C9" w:rsidRDefault="00C669C9">
      <w:r>
        <w:separator/>
      </w:r>
    </w:p>
  </w:footnote>
  <w:footnote w:type="continuationSeparator" w:id="1">
    <w:p w:rsidR="00C669C9" w:rsidRDefault="00C66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222B9F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22B9F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3C0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51F14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0A0D"/>
    <w:rsid w:val="00C619A2"/>
    <w:rsid w:val="00C669C9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51BFD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2016-08-27T10:46:00Z</dcterms:created>
  <dcterms:modified xsi:type="dcterms:W3CDTF">2016-08-27T10:46:00Z</dcterms:modified>
</cp:coreProperties>
</file>